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1DD47F3F" w:rsidR="006A322A" w:rsidRDefault="00B579C0" w:rsidP="0025275A">
      <w:r>
        <w:rPr>
          <w:noProof/>
        </w:rPr>
        <w:lastRenderedPageBreak/>
        <w:drawing>
          <wp:inline distT="0" distB="0" distL="0" distR="0" wp14:anchorId="33B4134B" wp14:editId="3A277B96">
            <wp:extent cx="17518458" cy="12167937"/>
            <wp:effectExtent l="0" t="0" r="7620" b="0"/>
            <wp:docPr id="2" name="Bild 2" descr="Macintosh SSD:Users:Praktikant:Desktop:Unbenannt-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3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8458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B579C0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6DEF62A1" w:rsidR="00577861" w:rsidRDefault="00B579C0">
    <w:pPr>
      <w:pStyle w:val="Kopfzeile"/>
    </w:pPr>
    <w:r>
      <w:rPr>
        <w:noProof/>
      </w:rPr>
      <w:pict w14:anchorId="13A7B2C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84" type="#_x0000_t75" style="position:absolute;margin-left:0;margin-top:0;width:1236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3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507FF453" w:rsidR="00577861" w:rsidRDefault="00B579C0">
    <w:pPr>
      <w:pStyle w:val="Kopfzeile"/>
    </w:pPr>
    <w:r>
      <w:rPr>
        <w:noProof/>
      </w:rPr>
      <w:pict w14:anchorId="57CCF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83" type="#_x0000_t75" style="position:absolute;margin-left:0;margin-top:0;width:1236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3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38137C2" w:rsidR="00577861" w:rsidRDefault="00B579C0">
    <w:pPr>
      <w:pStyle w:val="Kopfzeile"/>
    </w:pPr>
    <w:r>
      <w:rPr>
        <w:noProof/>
      </w:rPr>
      <w:pict w14:anchorId="2F44D6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85" type="#_x0000_t75" style="position:absolute;margin-left:0;margin-top:0;width:1236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3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8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C7F19"/>
    <w:rsid w:val="008D00C3"/>
    <w:rsid w:val="009E2043"/>
    <w:rsid w:val="009F5BA2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86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35</cp:revision>
  <dcterms:created xsi:type="dcterms:W3CDTF">2018-04-26T07:16:00Z</dcterms:created>
  <dcterms:modified xsi:type="dcterms:W3CDTF">2018-04-30T13:11:00Z</dcterms:modified>
</cp:coreProperties>
</file>