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D02FE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12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29ADD62E" w:rsidR="00F629EF" w:rsidRDefault="00D02FE6">
    <w:pPr>
      <w:pStyle w:val="Kopfzeile"/>
    </w:pPr>
    <w:r>
      <w:rPr>
        <w:noProof/>
      </w:rPr>
      <w:pict w14:anchorId="0CFE79A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86" type="#_x0000_t75" style="position:absolute;margin-left:0;margin-top:0;width:1356.5pt;height:972.3pt;z-index:-251657216;mso-wrap-edited:f;mso-position-horizontal:center;mso-position-horizontal-relative:margin;mso-position-vertical:center;mso-position-vertical-relative:margin" wrapcoords="13611 633 13516 733 10794 900 10794 1183 1026 1433 1002 1550 1002 10983 -11 11066 -11 21566 10626 21566 10626 20366 12955 20350 20573 20166 20573 1483 20561 1433 10794 1183 10794 900 17934 800 17934 650 13695 633 13611 633">
          <v:imagedata r:id="rId1" o:title="Unbenannt-17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124FA772" w:rsidR="00F629EF" w:rsidRDefault="00D02FE6">
    <w:pPr>
      <w:pStyle w:val="Kopfzeile"/>
    </w:pPr>
    <w:r>
      <w:rPr>
        <w:noProof/>
      </w:rPr>
      <w:pict w14:anchorId="14D77B9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85" type="#_x0000_t75" style="position:absolute;margin-left:0;margin-top:0;width:1356.5pt;height:972.3pt;z-index:-251658240;mso-wrap-edited:f;mso-position-horizontal:center;mso-position-horizontal-relative:margin;mso-position-vertical:center;mso-position-vertical-relative:margin" wrapcoords="13611 633 13516 733 10794 900 10794 1183 1026 1433 1002 1550 1002 10983 -11 11066 -11 21566 10626 21566 10626 20366 12955 20350 20573 20166 20573 1483 20561 1433 10794 1183 10794 900 17934 800 17934 650 13695 633 13611 633">
          <v:imagedata r:id="rId1" o:title="Unbenannt-17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198CE3F1" w:rsidR="00F629EF" w:rsidRDefault="00D02FE6">
    <w:pPr>
      <w:pStyle w:val="Kopfzeile"/>
    </w:pPr>
    <w:r>
      <w:rPr>
        <w:noProof/>
      </w:rPr>
      <w:pict w14:anchorId="4D114ED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87" type="#_x0000_t75" style="position:absolute;margin-left:0;margin-top:0;width:1356.5pt;height:972.3pt;z-index:-251656192;mso-wrap-edited:f;mso-position-horizontal:center;mso-position-horizontal-relative:margin;mso-position-vertical:center;mso-position-vertical-relative:margin" wrapcoords="13611 633 13516 733 10794 900 10794 1183 1026 1433 1002 1550 1002 10983 -11 11066 -11 21566 10626 21566 10626 20366 12955 20350 20573 20166 20573 1483 20561 1433 10794 1183 10794 900 17934 800 17934 650 13695 633 13611 633">
          <v:imagedata r:id="rId1" o:title="Unbenannt-17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8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2471F"/>
    <w:rsid w:val="003D740D"/>
    <w:rsid w:val="004577B2"/>
    <w:rsid w:val="004C37F2"/>
    <w:rsid w:val="005143F7"/>
    <w:rsid w:val="005172B5"/>
    <w:rsid w:val="0058086F"/>
    <w:rsid w:val="005F16B3"/>
    <w:rsid w:val="00606A38"/>
    <w:rsid w:val="00653C01"/>
    <w:rsid w:val="006A322A"/>
    <w:rsid w:val="00722AAB"/>
    <w:rsid w:val="00792A98"/>
    <w:rsid w:val="007E14D4"/>
    <w:rsid w:val="00870181"/>
    <w:rsid w:val="008703AB"/>
    <w:rsid w:val="009F17C5"/>
    <w:rsid w:val="00A20CE8"/>
    <w:rsid w:val="00AA4409"/>
    <w:rsid w:val="00AA6B47"/>
    <w:rsid w:val="00AC259A"/>
    <w:rsid w:val="00AD2805"/>
    <w:rsid w:val="00B06A80"/>
    <w:rsid w:val="00B9148F"/>
    <w:rsid w:val="00C53FAE"/>
    <w:rsid w:val="00C734E7"/>
    <w:rsid w:val="00CA1B63"/>
    <w:rsid w:val="00D02FE6"/>
    <w:rsid w:val="00D36E3F"/>
    <w:rsid w:val="00D96334"/>
    <w:rsid w:val="00E23A09"/>
    <w:rsid w:val="00E7791D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88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37</cp:revision>
  <dcterms:created xsi:type="dcterms:W3CDTF">2018-03-28T13:58:00Z</dcterms:created>
  <dcterms:modified xsi:type="dcterms:W3CDTF">2018-04-24T11:02:00Z</dcterms:modified>
</cp:coreProperties>
</file>