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FD667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</w:sectPr>
      </w:pPr>
    </w:p>
    <w:p w14:paraId="7ECAE191" w14:textId="2B17FD11" w:rsidR="006A322A" w:rsidRDefault="00ED0875" w:rsidP="0025275A">
      <w:r>
        <w:rPr>
          <w:noProof/>
        </w:rPr>
        <w:lastRenderedPageBreak/>
        <w:drawing>
          <wp:inline distT="0" distB="0" distL="0" distR="0" wp14:anchorId="790F5730" wp14:editId="387EC08C">
            <wp:extent cx="17410796" cy="12167937"/>
            <wp:effectExtent l="0" t="0" r="0" b="0"/>
            <wp:docPr id="1" name="Bild 1" descr="Macintosh SSD:Users:Praktikant:Desktop:Unbenannt-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SSD:Users:Praktikant:Desktop:Unbenannt-5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0796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A322A" w:rsidSect="00ED0875">
      <w:pgSz w:w="27560" w:h="19440" w:orient="landscape"/>
      <w:pgMar w:top="0" w:right="0" w:bottom="0" w:left="0" w:header="0" w:footer="0" w:gutter="0"/>
      <w:cols w:space="708"/>
      <w:docGrid w:linePitch="360"/>
      <w:printerSettings r:id="rId14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7DB1A88E" w:rsidR="00577861" w:rsidRDefault="00ED0875">
    <w:pPr>
      <w:pStyle w:val="Kopfzeile"/>
    </w:pPr>
    <w:r>
      <w:rPr>
        <w:noProof/>
      </w:rPr>
      <w:pict w14:anchorId="239C44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227" type="#_x0000_t75" style="position:absolute;margin-left:0;margin-top:0;width:1230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4.png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79B0F054" w:rsidR="00577861" w:rsidRDefault="00ED0875">
    <w:pPr>
      <w:pStyle w:val="Kopfzeile"/>
    </w:pPr>
    <w:r>
      <w:rPr>
        <w:noProof/>
      </w:rPr>
      <w:pict w14:anchorId="1400CC7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226" type="#_x0000_t75" style="position:absolute;margin-left:0;margin-top:0;width:1230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4.png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3D0CFCF5" w:rsidR="00577861" w:rsidRDefault="00ED0875">
    <w:pPr>
      <w:pStyle w:val="Kopfzeile"/>
    </w:pPr>
    <w:r>
      <w:rPr>
        <w:noProof/>
      </w:rPr>
      <w:pict w14:anchorId="36511A1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228" type="#_x0000_t75" style="position:absolute;margin-left:0;margin-top:0;width:1230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4.png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23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2B3B15"/>
    <w:rsid w:val="00342C4E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64ABD"/>
    <w:rsid w:val="006A322A"/>
    <w:rsid w:val="00736D02"/>
    <w:rsid w:val="00737642"/>
    <w:rsid w:val="007E02B5"/>
    <w:rsid w:val="0080397C"/>
    <w:rsid w:val="00854643"/>
    <w:rsid w:val="008B4F67"/>
    <w:rsid w:val="008C7F19"/>
    <w:rsid w:val="008D00C3"/>
    <w:rsid w:val="009E2043"/>
    <w:rsid w:val="009F5BA2"/>
    <w:rsid w:val="00A11D57"/>
    <w:rsid w:val="00A53DCD"/>
    <w:rsid w:val="00B4784B"/>
    <w:rsid w:val="00B579C0"/>
    <w:rsid w:val="00C26FD1"/>
    <w:rsid w:val="00C67647"/>
    <w:rsid w:val="00C80F05"/>
    <w:rsid w:val="00CF06C6"/>
    <w:rsid w:val="00D447E6"/>
    <w:rsid w:val="00DD72F8"/>
    <w:rsid w:val="00E11AF8"/>
    <w:rsid w:val="00E40680"/>
    <w:rsid w:val="00EA649F"/>
    <w:rsid w:val="00ED0875"/>
    <w:rsid w:val="00EE69B8"/>
    <w:rsid w:val="00F32103"/>
    <w:rsid w:val="00F43BAB"/>
    <w:rsid w:val="00F629EF"/>
    <w:rsid w:val="00F6332E"/>
    <w:rsid w:val="00FD6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31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image" Target="media/image4.png"/><Relationship Id="rId14" Type="http://schemas.openxmlformats.org/officeDocument/2006/relationships/printerSettings" Target="printerSettings/printerSettings1.bin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46</cp:revision>
  <cp:lastPrinted>2018-05-02T08:31:00Z</cp:lastPrinted>
  <dcterms:created xsi:type="dcterms:W3CDTF">2018-04-26T07:16:00Z</dcterms:created>
  <dcterms:modified xsi:type="dcterms:W3CDTF">2018-05-02T08:32:00Z</dcterms:modified>
</cp:coreProperties>
</file>