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5E48D8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  <w:printerSettings r:id="rId13"/>
        </w:sectPr>
      </w:pPr>
    </w:p>
    <w:p w14:paraId="7ECAE191" w14:textId="08F48FF0" w:rsidR="006A322A" w:rsidRDefault="005E48D8" w:rsidP="0025275A">
      <w:bookmarkStart w:id="0" w:name="_GoBack"/>
      <w:r>
        <w:rPr>
          <w:noProof/>
        </w:rPr>
        <w:lastRenderedPageBreak/>
        <w:drawing>
          <wp:inline distT="0" distB="0" distL="0" distR="0" wp14:anchorId="5EB91C57" wp14:editId="6C478876">
            <wp:extent cx="17767935" cy="12344021"/>
            <wp:effectExtent l="0" t="0" r="12065" b="635"/>
            <wp:docPr id="2" name="Bild 2" descr="Macintosh SSD:Users:Praktikant:Desktop:Unbenannt-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4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68489" cy="12344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F32103">
      <w:pgSz w:w="27560" w:h="19440" w:orient="landscape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1F542B5B" w:rsidR="00577861" w:rsidRDefault="005E48D8">
    <w:pPr>
      <w:pStyle w:val="Kopfzeile"/>
    </w:pPr>
    <w:r>
      <w:rPr>
        <w:noProof/>
      </w:rPr>
      <w:pict w14:anchorId="7B0FFF9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62" type="#_x0000_t75" style="position:absolute;margin-left:0;margin-top:0;width:1254.5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4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5A311224" w:rsidR="00577861" w:rsidRDefault="005E48D8">
    <w:pPr>
      <w:pStyle w:val="Kopfzeile"/>
    </w:pPr>
    <w:r>
      <w:rPr>
        <w:noProof/>
      </w:rPr>
      <w:pict w14:anchorId="2791CC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1" type="#_x0000_t75" style="position:absolute;margin-left:0;margin-top:0;width:1254.5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4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2FCC891D" w:rsidR="00577861" w:rsidRDefault="005E48D8">
    <w:pPr>
      <w:pStyle w:val="Kopfzeile"/>
    </w:pPr>
    <w:r>
      <w:rPr>
        <w:noProof/>
      </w:rPr>
      <w:pict w14:anchorId="54B4E7C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63" type="#_x0000_t75" style="position:absolute;margin-left:0;margin-top:0;width:1254.5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4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5143F7"/>
    <w:rsid w:val="00577861"/>
    <w:rsid w:val="005E48D8"/>
    <w:rsid w:val="00606A38"/>
    <w:rsid w:val="006273D2"/>
    <w:rsid w:val="006A322A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4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image" Target="media/image4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4</cp:revision>
  <dcterms:created xsi:type="dcterms:W3CDTF">2018-04-26T07:16:00Z</dcterms:created>
  <dcterms:modified xsi:type="dcterms:W3CDTF">2018-04-26T07:30:00Z</dcterms:modified>
</cp:coreProperties>
</file>