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wordprocessingml.printerSettings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FCA4BCE" w14:textId="77777777" w:rsidR="00577861" w:rsidRDefault="00577861" w:rsidP="0025275A">
      <w:pPr>
        <w:sectPr w:rsidR="00577861" w:rsidSect="005E48D8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27560" w:h="19440" w:orient="landscape"/>
          <w:pgMar w:top="0" w:right="0" w:bottom="0" w:left="0" w:header="0" w:footer="0" w:gutter="0"/>
          <w:cols w:space="708"/>
          <w:docGrid w:linePitch="360"/>
        </w:sectPr>
      </w:pPr>
    </w:p>
    <w:p w14:paraId="7ECAE191" w14:textId="0029B0DA" w:rsidR="006A322A" w:rsidRDefault="00736D02" w:rsidP="0025275A">
      <w:bookmarkStart w:id="0" w:name="_GoBack"/>
      <w:r>
        <w:rPr>
          <w:noProof/>
        </w:rPr>
        <w:lastRenderedPageBreak/>
        <w:drawing>
          <wp:inline distT="0" distB="0" distL="0" distR="0" wp14:anchorId="4E6B24A9" wp14:editId="1EAA6473">
            <wp:extent cx="17750781" cy="12167937"/>
            <wp:effectExtent l="0" t="0" r="4445" b="0"/>
            <wp:docPr id="2" name="Bild 2" descr="Macintosh SSD:Users:Praktikant:Desktop:Unbenannt-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SSD:Users:Praktikant:Desktop:Unbenannt-22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50781" cy="121679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6A322A" w:rsidSect="00736D02">
      <w:pgSz w:w="27560" w:h="19440" w:orient="landscape"/>
      <w:pgMar w:top="0" w:right="0" w:bottom="0" w:left="0" w:header="0" w:footer="0" w:gutter="0"/>
      <w:cols w:space="708"/>
      <w:docGrid w:linePitch="360"/>
      <w:printerSettings r:id="rId14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7DAE030" w14:textId="77777777" w:rsidR="00577861" w:rsidRDefault="00577861" w:rsidP="00F629EF">
      <w:r>
        <w:separator/>
      </w:r>
    </w:p>
  </w:endnote>
  <w:endnote w:type="continuationSeparator" w:id="0">
    <w:p w14:paraId="7E3E08D2" w14:textId="77777777" w:rsidR="00577861" w:rsidRDefault="00577861" w:rsidP="00F629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MinionPro-Regular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38E75976" w14:textId="77777777" w:rsidR="00577861" w:rsidRDefault="00577861">
    <w:pPr>
      <w:pStyle w:val="Fuzeile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5CEC0FE4" w14:textId="77777777" w:rsidR="00577861" w:rsidRDefault="00577861">
    <w:pPr>
      <w:pStyle w:val="Fuzeile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6A3BF1B" w14:textId="77777777" w:rsidR="00577861" w:rsidRDefault="00577861">
    <w:pPr>
      <w:pStyle w:val="Fuzeil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44CAE08" w14:textId="77777777" w:rsidR="00577861" w:rsidRDefault="00577861" w:rsidP="00F629EF">
      <w:r>
        <w:separator/>
      </w:r>
    </w:p>
  </w:footnote>
  <w:footnote w:type="continuationSeparator" w:id="0">
    <w:p w14:paraId="273182F8" w14:textId="77777777" w:rsidR="00577861" w:rsidRDefault="00577861" w:rsidP="00F629EF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88AFE4F" w14:textId="3971BE52" w:rsidR="00577861" w:rsidRDefault="00736D02">
    <w:pPr>
      <w:pStyle w:val="Kopfzeile"/>
    </w:pPr>
    <w:r>
      <w:rPr>
        <w:noProof/>
      </w:rPr>
      <w:pict w14:anchorId="5B9F219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70" type="#_x0000_t75" style="position:absolute;margin-left:0;margin-top:0;width:1253.3pt;height:858.95pt;z-index:-251657216;mso-wrap-edited:f;mso-position-horizontal:center;mso-position-horizontal-relative:margin;mso-position-vertical:center;mso-position-vertical-relative:margin" wrapcoords="-12 0 -12 21562 21600 21562 21600 0 -12 0">
          <v:imagedata r:id="rId1" o:title="Unbenannt-2.png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50E595A" w14:textId="351FFD0D" w:rsidR="00577861" w:rsidRDefault="00736D02">
    <w:pPr>
      <w:pStyle w:val="Kopfzeile"/>
    </w:pPr>
    <w:r>
      <w:rPr>
        <w:noProof/>
      </w:rPr>
      <w:pict w14:anchorId="273BBA9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69" type="#_x0000_t75" style="position:absolute;margin-left:0;margin-top:0;width:1253.3pt;height:858.95pt;z-index:-251658240;mso-wrap-edited:f;mso-position-horizontal:center;mso-position-horizontal-relative:margin;mso-position-vertical:center;mso-position-vertical-relative:margin" wrapcoords="-12 0 -12 21562 21600 21562 21600 0 -12 0">
          <v:imagedata r:id="rId1" o:title="Unbenannt-2.png"/>
        </v:shape>
      </w:pic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7F4F679" w14:textId="02D94501" w:rsidR="00577861" w:rsidRDefault="00736D02">
    <w:pPr>
      <w:pStyle w:val="Kopfzeile"/>
    </w:pPr>
    <w:r>
      <w:rPr>
        <w:noProof/>
      </w:rPr>
      <w:pict w14:anchorId="6438D6F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71" type="#_x0000_t75" style="position:absolute;margin-left:0;margin-top:0;width:1253.3pt;height:858.95pt;z-index:-251656192;mso-wrap-edited:f;mso-position-horizontal:center;mso-position-horizontal-relative:margin;mso-position-vertical:center;mso-position-vertical-relative:margin" wrapcoords="-12 0 -12 21562 21600 21562 21600 0 -12 0">
          <v:imagedata r:id="rId1" o:title="Unbenannt-2.png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9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7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A38"/>
    <w:rsid w:val="0025275A"/>
    <w:rsid w:val="005143F7"/>
    <w:rsid w:val="00577861"/>
    <w:rsid w:val="005E48D8"/>
    <w:rsid w:val="00606A38"/>
    <w:rsid w:val="006273D2"/>
    <w:rsid w:val="006A322A"/>
    <w:rsid w:val="00736D02"/>
    <w:rsid w:val="00B4784B"/>
    <w:rsid w:val="00F32103"/>
    <w:rsid w:val="00F629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72"/>
    <o:shapelayout v:ext="edit">
      <o:idmap v:ext="edit" data="1"/>
    </o:shapelayout>
  </w:shapeDefaults>
  <w:decimalSymbol w:val=","/>
  <w:listSeparator w:val=";"/>
  <w14:docId w14:val="176BB7B5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3.xml"/><Relationship Id="rId12" Type="http://schemas.openxmlformats.org/officeDocument/2006/relationships/footer" Target="footer3.xml"/><Relationship Id="rId13" Type="http://schemas.openxmlformats.org/officeDocument/2006/relationships/image" Target="media/image4.png"/><Relationship Id="rId14" Type="http://schemas.openxmlformats.org/officeDocument/2006/relationships/printerSettings" Target="printerSettings/printerSettings1.bin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eader" Target="header1.xml"/><Relationship Id="rId8" Type="http://schemas.openxmlformats.org/officeDocument/2006/relationships/header" Target="header2.xml"/><Relationship Id="rId9" Type="http://schemas.openxmlformats.org/officeDocument/2006/relationships/footer" Target="footer1.xml"/><Relationship Id="rId10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Users\janerikvoigt\Desktop\224-seiten-115g-glaenzend-abigrafen-abibuch-hardcover-word\224-seiten-115g-gla&#776;nzend-abigrafen-abibuch-hardcover-umschlag.dot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\\Users\janerikvoigt\Desktop\224-seiten-115g-glaenzend-abigrafen-abibuch-hardcover-word\224-seiten-115g-glänzend-abigrafen-abibuch-hardcover-umschlag.dotx</Template>
  <TotalTime>0</TotalTime>
  <Pages>2</Pages>
  <Words>0</Words>
  <Characters>2</Characters>
  <Application>Microsoft Macintosh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 Erik</dc:creator>
  <cp:keywords/>
  <dc:description/>
  <cp:lastModifiedBy>Praktikant</cp:lastModifiedBy>
  <cp:revision>6</cp:revision>
  <dcterms:created xsi:type="dcterms:W3CDTF">2018-04-26T07:16:00Z</dcterms:created>
  <dcterms:modified xsi:type="dcterms:W3CDTF">2018-04-26T10:54:00Z</dcterms:modified>
</cp:coreProperties>
</file>