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7E02B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317F02E6" w:rsidR="006A322A" w:rsidRDefault="00C67647" w:rsidP="0025275A">
      <w:bookmarkStart w:id="0" w:name="_GoBack"/>
      <w:r>
        <w:rPr>
          <w:noProof/>
        </w:rPr>
        <w:lastRenderedPageBreak/>
        <w:drawing>
          <wp:inline distT="0" distB="0" distL="0" distR="0" wp14:anchorId="7351999B" wp14:editId="6D55D15D">
            <wp:extent cx="17713648" cy="12696123"/>
            <wp:effectExtent l="0" t="0" r="0" b="4445"/>
            <wp:docPr id="2" name="Bild 2" descr="Macintosh SSD:Users:Praktikant:Desktop:Unbenannt-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6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5366" cy="12697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C67647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DFC5E89" w:rsidR="00577861" w:rsidRDefault="00C67647">
    <w:pPr>
      <w:pStyle w:val="Kopfzeile"/>
    </w:pPr>
    <w:r>
      <w:rPr>
        <w:noProof/>
      </w:rPr>
      <w:pict w14:anchorId="55C3B5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86" type="#_x0000_t75" style="position:absolute;margin-left:0;margin-top:0;width:1250.9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6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0AFA8448" w:rsidR="00577861" w:rsidRDefault="00C67647">
    <w:pPr>
      <w:pStyle w:val="Kopfzeile"/>
    </w:pPr>
    <w:r>
      <w:rPr>
        <w:noProof/>
      </w:rPr>
      <w:pict w14:anchorId="47B175A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85" type="#_x0000_t75" style="position:absolute;margin-left:0;margin-top:0;width:1250.9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6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5009EECA" w:rsidR="00577861" w:rsidRDefault="00C67647">
    <w:pPr>
      <w:pStyle w:val="Kopfzeile"/>
    </w:pPr>
    <w:r>
      <w:rPr>
        <w:noProof/>
      </w:rPr>
      <w:pict w14:anchorId="281A8F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87" type="#_x0000_t75" style="position:absolute;margin-left:0;margin-top:0;width:1250.9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6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33138"/>
    <w:rsid w:val="00577861"/>
    <w:rsid w:val="005E48D8"/>
    <w:rsid w:val="00606A38"/>
    <w:rsid w:val="006273D2"/>
    <w:rsid w:val="006A322A"/>
    <w:rsid w:val="00736D02"/>
    <w:rsid w:val="007E02B5"/>
    <w:rsid w:val="009F5BA2"/>
    <w:rsid w:val="00B4784B"/>
    <w:rsid w:val="00C67647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88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10</cp:revision>
  <dcterms:created xsi:type="dcterms:W3CDTF">2018-04-26T07:16:00Z</dcterms:created>
  <dcterms:modified xsi:type="dcterms:W3CDTF">2018-04-26T11:22:00Z</dcterms:modified>
</cp:coreProperties>
</file>