
<file path=[Content_Types].xml><?xml version="1.0" encoding="utf-8"?>
<Types xmlns="http://schemas.openxmlformats.org/package/2006/content-types">
  <Default Extension="xml" ContentType="application/xml"/>
  <Default Extension="bin" ContentType="application/vnd.openxmlformats-officedocument.wordprocessingml.printerSettings"/>
  <Default Extension="rels" ContentType="application/vnd.openxmlformats-package.relationships+xml"/>
  <Default Extension="emf" ContentType="image/x-emf"/>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6E7C1EF" w14:textId="77777777" w:rsidR="006A322A" w:rsidRDefault="006A322A" w:rsidP="0025275A">
      <w:bookmarkStart w:id="0" w:name="_GoBack"/>
      <w:bookmarkEnd w:id="0"/>
    </w:p>
    <w:sectPr w:rsidR="006A322A" w:rsidSect="0028316E">
      <w:headerReference w:type="even" r:id="rId7"/>
      <w:headerReference w:type="default" r:id="rId8"/>
      <w:footerReference w:type="even" r:id="rId9"/>
      <w:footerReference w:type="default" r:id="rId10"/>
      <w:headerReference w:type="first" r:id="rId11"/>
      <w:footerReference w:type="first" r:id="rId12"/>
      <w:pgSz w:w="27460" w:h="19440"/>
      <w:pgMar w:top="0" w:right="0" w:bottom="0" w:left="0" w:header="0" w:footer="0" w:gutter="0"/>
      <w:cols w:space="708"/>
      <w:docGrid w:linePitch="360"/>
      <w:printerSettings r:id="rId13"/>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FB6AEF4" w14:textId="77777777" w:rsidR="00AC259A" w:rsidRDefault="00AC259A" w:rsidP="00F629EF">
      <w:r>
        <w:separator/>
      </w:r>
    </w:p>
  </w:endnote>
  <w:endnote w:type="continuationSeparator" w:id="0">
    <w:p w14:paraId="4D22CD6C" w14:textId="77777777" w:rsidR="00AC259A" w:rsidRDefault="00AC259A" w:rsidP="00F629E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00000001" w:usb1="08070000" w:usb2="00000010" w:usb3="00000000" w:csb0="00020000" w:csb1="00000000"/>
  </w:font>
  <w:font w:name="Times New Roman">
    <w:panose1 w:val="02020603050405020304"/>
    <w:charset w:val="00"/>
    <w:family w:val="auto"/>
    <w:pitch w:val="variable"/>
    <w:sig w:usb0="E0002AFF" w:usb1="C0007841" w:usb2="00000009" w:usb3="00000000" w:csb0="000001FF" w:csb1="00000000"/>
  </w:font>
  <w:font w:name="Lucida Grande">
    <w:panose1 w:val="020B0600040502020204"/>
    <w:charset w:val="00"/>
    <w:family w:val="auto"/>
    <w:pitch w:val="variable"/>
    <w:sig w:usb0="00000003" w:usb1="00000000" w:usb2="00000000" w:usb3="00000000" w:csb0="00000001" w:csb1="00000000"/>
  </w:font>
  <w:font w:name="MinionPro-Regular">
    <w:panose1 w:val="00000000000000000000"/>
    <w:charset w:val="4D"/>
    <w:family w:val="auto"/>
    <w:notTrueType/>
    <w:pitch w:val="default"/>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7F669D94" w14:textId="77777777" w:rsidR="00F629EF" w:rsidRDefault="00F629EF">
    <w:pPr>
      <w:pStyle w:val="Fuzeile"/>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1983D80D" w14:textId="77777777" w:rsidR="00F629EF" w:rsidRDefault="00F629EF">
    <w:pPr>
      <w:pStyle w:val="Fuzeile"/>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1306A202" w14:textId="77777777" w:rsidR="00F629EF" w:rsidRDefault="00F629EF">
    <w:pPr>
      <w:pStyle w:val="Fuzeile"/>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407CE7B" w14:textId="77777777" w:rsidR="00AC259A" w:rsidRDefault="00AC259A" w:rsidP="00F629EF">
      <w:r>
        <w:separator/>
      </w:r>
    </w:p>
  </w:footnote>
  <w:footnote w:type="continuationSeparator" w:id="0">
    <w:p w14:paraId="2B36777A" w14:textId="77777777" w:rsidR="00AC259A" w:rsidRDefault="00AC259A" w:rsidP="00F629EF">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782809E0" w14:textId="69E67C13" w:rsidR="00F629EF" w:rsidRDefault="0028316E">
    <w:pPr>
      <w:pStyle w:val="Kopfzeile"/>
    </w:pPr>
    <w:r>
      <w:rPr>
        <w:noProof/>
      </w:rPr>
      <w:pict w14:anchorId="4A32C57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2082" type="#_x0000_t75" style="position:absolute;margin-left:0;margin-top:0;width:1373pt;height:972.3pt;z-index:-251657216;mso-wrap-edited:f;mso-position-horizontal:center;mso-position-horizontal-relative:margin;mso-position-vertical:center;mso-position-vertical-relative:margin" wrapcoords="13554 1250 1002 1416 1002 1500 1356 1550 10794 1783 990 1816 10794 2050 1934 2050 990 2066 1439 2316 1049 2350 1439 2583 1038 2616 1439 2850 1038 2883 1439 3116 1038 3150 1439 3383 1038 3416 1439 3650 1038 3683 1439 3916 1038 3950 1439 4183 1038 4216 1439 4450 1038 4483 1439 4716 1038 4750 1439 4983 1038 5016 1439 5250 1038 5283 1439 5516 1038 5550 1439 5783 1038 5816 1439 6050 1038 6083 1439 6316 1038 6350 1439 6583 1038 6616 1439 6850 1038 6883 1439 7116 1038 7150 1439 7383 1038 7416 1439 7650 1038 7683 1439 7916 1038 7950 1439 8183 1038 8216 1439 8450 1038 8483 1439 8716 1038 8750 1439 8983 1038 9016 1439 9250 1038 9283 1439 9516 1038 9550 1439 9783 1038 9816 1439 10050 1038 10083 1439 10316 1038 10350 990 10366 10735 10583 990 10616 10735 10850 1368 10883 -11 10916 -11 21566 10499 21566 10499 20183 20585 20166 20585 1316 13613 1250 13554 1250">
          <v:imagedata r:id="rId1" o:title="Unbenannt-11.pdf"/>
        </v:shape>
      </w:pic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7E29C5A8" w14:textId="4C717543" w:rsidR="00F629EF" w:rsidRDefault="0028316E">
    <w:pPr>
      <w:pStyle w:val="Kopfzeile"/>
    </w:pPr>
    <w:r>
      <w:rPr>
        <w:noProof/>
      </w:rPr>
      <w:pict w14:anchorId="37AC593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2081" type="#_x0000_t75" style="position:absolute;margin-left:0;margin-top:0;width:1373pt;height:972.3pt;z-index:-251658240;mso-wrap-edited:f;mso-position-horizontal:center;mso-position-horizontal-relative:margin;mso-position-vertical:center;mso-position-vertical-relative:margin" wrapcoords="13554 1250 1002 1416 1002 1500 1356 1550 10794 1783 990 1816 10794 2050 1934 2050 990 2066 1439 2316 1049 2350 1439 2583 1038 2616 1439 2850 1038 2883 1439 3116 1038 3150 1439 3383 1038 3416 1439 3650 1038 3683 1439 3916 1038 3950 1439 4183 1038 4216 1439 4450 1038 4483 1439 4716 1038 4750 1439 4983 1038 5016 1439 5250 1038 5283 1439 5516 1038 5550 1439 5783 1038 5816 1439 6050 1038 6083 1439 6316 1038 6350 1439 6583 1038 6616 1439 6850 1038 6883 1439 7116 1038 7150 1439 7383 1038 7416 1439 7650 1038 7683 1439 7916 1038 7950 1439 8183 1038 8216 1439 8450 1038 8483 1439 8716 1038 8750 1439 8983 1038 9016 1439 9250 1038 9283 1439 9516 1038 9550 1439 9783 1038 9816 1439 10050 1038 10083 1439 10316 1038 10350 990 10366 10735 10583 990 10616 10735 10850 1368 10883 -11 10916 -11 21566 10499 21566 10499 20183 20585 20166 20585 1316 13613 1250 13554 1250">
          <v:imagedata r:id="rId1" o:title="Unbenannt-11.pdf"/>
        </v:shape>
      </w:pict>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2537E2FC" w14:textId="18CF050F" w:rsidR="00F629EF" w:rsidRDefault="0028316E">
    <w:pPr>
      <w:pStyle w:val="Kopfzeile"/>
    </w:pPr>
    <w:r>
      <w:rPr>
        <w:noProof/>
      </w:rPr>
      <w:pict w14:anchorId="5901D03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2083" type="#_x0000_t75" style="position:absolute;margin-left:0;margin-top:0;width:1373pt;height:972.3pt;z-index:-251656192;mso-wrap-edited:f;mso-position-horizontal:center;mso-position-horizontal-relative:margin;mso-position-vertical:center;mso-position-vertical-relative:margin" wrapcoords="13554 1250 1002 1416 1002 1500 1356 1550 10794 1783 990 1816 10794 2050 1934 2050 990 2066 1439 2316 1049 2350 1439 2583 1038 2616 1439 2850 1038 2883 1439 3116 1038 3150 1439 3383 1038 3416 1439 3650 1038 3683 1439 3916 1038 3950 1439 4183 1038 4216 1439 4450 1038 4483 1439 4716 1038 4750 1439 4983 1038 5016 1439 5250 1038 5283 1439 5516 1038 5550 1439 5783 1038 5816 1439 6050 1038 6083 1439 6316 1038 6350 1439 6583 1038 6616 1439 6850 1038 6883 1439 7116 1038 7150 1439 7383 1038 7416 1439 7650 1038 7683 1439 7916 1038 7950 1439 8183 1038 8216 1439 8450 1038 8483 1439 8716 1038 8750 1439 8983 1038 9016 1439 9250 1038 9283 1439 9516 1038 9550 1439 9783 1038 9816 1439 10050 1038 10083 1439 10316 1038 10350 990 10366 10735 10583 990 10616 10735 10850 1368 10883 -11 10916 -11 21566 10499 21566 10499 20183 20585 20166 20585 1316 13613 1250 13554 1250">
          <v:imagedata r:id="rId1" o:title="Unbenannt-11.pdf"/>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9"/>
  <w:proofState w:spelling="clean" w:grammar="clean"/>
  <w:attachedTemplate r:id="rId1"/>
  <w:defaultTabStop w:val="708"/>
  <w:hyphenationZone w:val="425"/>
  <w:characterSpacingControl w:val="doNotCompress"/>
  <w:hdrShapeDefaults>
    <o:shapedefaults v:ext="edit" spidmax="2084"/>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06A38"/>
    <w:rsid w:val="00093F0B"/>
    <w:rsid w:val="001711FA"/>
    <w:rsid w:val="001A1D24"/>
    <w:rsid w:val="0025275A"/>
    <w:rsid w:val="00252F9C"/>
    <w:rsid w:val="0028316E"/>
    <w:rsid w:val="005143F7"/>
    <w:rsid w:val="00606A38"/>
    <w:rsid w:val="006A322A"/>
    <w:rsid w:val="00722AAB"/>
    <w:rsid w:val="00792A98"/>
    <w:rsid w:val="00AA6B47"/>
    <w:rsid w:val="00AC259A"/>
    <w:rsid w:val="00D36E3F"/>
    <w:rsid w:val="00F629EF"/>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84"/>
    <o:shapelayout v:ext="edit">
      <o:idmap v:ext="edit" data="1"/>
    </o:shapelayout>
  </w:shapeDefaults>
  <w:decimalSymbol w:val=","/>
  <w:listSeparator w:val=";"/>
  <w14:docId w14:val="63DEAAED"/>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eichen"/>
    <w:uiPriority w:val="99"/>
    <w:semiHidden/>
    <w:unhideWhenUsed/>
    <w:rsid w:val="0025275A"/>
    <w:rPr>
      <w:rFonts w:ascii="Lucida Grande" w:hAnsi="Lucida Grande"/>
      <w:sz w:val="18"/>
      <w:szCs w:val="18"/>
    </w:rPr>
  </w:style>
  <w:style w:type="character" w:customStyle="1" w:styleId="SprechblasentextZeichen">
    <w:name w:val="Sprechblasentext Zeichen"/>
    <w:basedOn w:val="Absatzstandardschriftart"/>
    <w:link w:val="Sprechblasentext"/>
    <w:uiPriority w:val="99"/>
    <w:semiHidden/>
    <w:rsid w:val="0025275A"/>
    <w:rPr>
      <w:rFonts w:ascii="Lucida Grande" w:hAnsi="Lucida Grande"/>
      <w:sz w:val="18"/>
      <w:szCs w:val="18"/>
    </w:rPr>
  </w:style>
  <w:style w:type="paragraph" w:customStyle="1" w:styleId="EinfacherAbsatz">
    <w:name w:val="[Einfacher Absatz]"/>
    <w:basedOn w:val="Standard"/>
    <w:uiPriority w:val="99"/>
    <w:rsid w:val="0025275A"/>
    <w:pPr>
      <w:widowControl w:val="0"/>
      <w:autoSpaceDE w:val="0"/>
      <w:autoSpaceDN w:val="0"/>
      <w:adjustRightInd w:val="0"/>
      <w:spacing w:line="288" w:lineRule="auto"/>
      <w:textAlignment w:val="center"/>
    </w:pPr>
    <w:rPr>
      <w:rFonts w:ascii="MinionPro-Regular" w:hAnsi="MinionPro-Regular" w:cs="MinionPro-Regular"/>
      <w:color w:val="000000"/>
    </w:rPr>
  </w:style>
  <w:style w:type="paragraph" w:styleId="Kopfzeile">
    <w:name w:val="header"/>
    <w:basedOn w:val="Standard"/>
    <w:link w:val="KopfzeileZeichen"/>
    <w:uiPriority w:val="99"/>
    <w:unhideWhenUsed/>
    <w:rsid w:val="00F629EF"/>
    <w:pPr>
      <w:tabs>
        <w:tab w:val="center" w:pos="4536"/>
        <w:tab w:val="right" w:pos="9072"/>
      </w:tabs>
    </w:pPr>
  </w:style>
  <w:style w:type="character" w:customStyle="1" w:styleId="KopfzeileZeichen">
    <w:name w:val="Kopfzeile Zeichen"/>
    <w:basedOn w:val="Absatzstandardschriftart"/>
    <w:link w:val="Kopfzeile"/>
    <w:uiPriority w:val="99"/>
    <w:rsid w:val="00F629EF"/>
  </w:style>
  <w:style w:type="paragraph" w:styleId="Fuzeile">
    <w:name w:val="footer"/>
    <w:basedOn w:val="Standard"/>
    <w:link w:val="FuzeileZeichen"/>
    <w:uiPriority w:val="99"/>
    <w:unhideWhenUsed/>
    <w:rsid w:val="00F629EF"/>
    <w:pPr>
      <w:tabs>
        <w:tab w:val="center" w:pos="4536"/>
        <w:tab w:val="right" w:pos="9072"/>
      </w:tabs>
    </w:pPr>
  </w:style>
  <w:style w:type="character" w:customStyle="1" w:styleId="FuzeileZeichen">
    <w:name w:val="Fußzeile Zeichen"/>
    <w:basedOn w:val="Absatzstandardschriftart"/>
    <w:link w:val="Fuzeile"/>
    <w:uiPriority w:val="99"/>
    <w:rsid w:val="00F629EF"/>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eichen"/>
    <w:uiPriority w:val="99"/>
    <w:semiHidden/>
    <w:unhideWhenUsed/>
    <w:rsid w:val="0025275A"/>
    <w:rPr>
      <w:rFonts w:ascii="Lucida Grande" w:hAnsi="Lucida Grande"/>
      <w:sz w:val="18"/>
      <w:szCs w:val="18"/>
    </w:rPr>
  </w:style>
  <w:style w:type="character" w:customStyle="1" w:styleId="SprechblasentextZeichen">
    <w:name w:val="Sprechblasentext Zeichen"/>
    <w:basedOn w:val="Absatzstandardschriftart"/>
    <w:link w:val="Sprechblasentext"/>
    <w:uiPriority w:val="99"/>
    <w:semiHidden/>
    <w:rsid w:val="0025275A"/>
    <w:rPr>
      <w:rFonts w:ascii="Lucida Grande" w:hAnsi="Lucida Grande"/>
      <w:sz w:val="18"/>
      <w:szCs w:val="18"/>
    </w:rPr>
  </w:style>
  <w:style w:type="paragraph" w:customStyle="1" w:styleId="EinfacherAbsatz">
    <w:name w:val="[Einfacher Absatz]"/>
    <w:basedOn w:val="Standard"/>
    <w:uiPriority w:val="99"/>
    <w:rsid w:val="0025275A"/>
    <w:pPr>
      <w:widowControl w:val="0"/>
      <w:autoSpaceDE w:val="0"/>
      <w:autoSpaceDN w:val="0"/>
      <w:adjustRightInd w:val="0"/>
      <w:spacing w:line="288" w:lineRule="auto"/>
      <w:textAlignment w:val="center"/>
    </w:pPr>
    <w:rPr>
      <w:rFonts w:ascii="MinionPro-Regular" w:hAnsi="MinionPro-Regular" w:cs="MinionPro-Regular"/>
      <w:color w:val="000000"/>
    </w:rPr>
  </w:style>
  <w:style w:type="paragraph" w:styleId="Kopfzeile">
    <w:name w:val="header"/>
    <w:basedOn w:val="Standard"/>
    <w:link w:val="KopfzeileZeichen"/>
    <w:uiPriority w:val="99"/>
    <w:unhideWhenUsed/>
    <w:rsid w:val="00F629EF"/>
    <w:pPr>
      <w:tabs>
        <w:tab w:val="center" w:pos="4536"/>
        <w:tab w:val="right" w:pos="9072"/>
      </w:tabs>
    </w:pPr>
  </w:style>
  <w:style w:type="character" w:customStyle="1" w:styleId="KopfzeileZeichen">
    <w:name w:val="Kopfzeile Zeichen"/>
    <w:basedOn w:val="Absatzstandardschriftart"/>
    <w:link w:val="Kopfzeile"/>
    <w:uiPriority w:val="99"/>
    <w:rsid w:val="00F629EF"/>
  </w:style>
  <w:style w:type="paragraph" w:styleId="Fuzeile">
    <w:name w:val="footer"/>
    <w:basedOn w:val="Standard"/>
    <w:link w:val="FuzeileZeichen"/>
    <w:uiPriority w:val="99"/>
    <w:unhideWhenUsed/>
    <w:rsid w:val="00F629EF"/>
    <w:pPr>
      <w:tabs>
        <w:tab w:val="center" w:pos="4536"/>
        <w:tab w:val="right" w:pos="9072"/>
      </w:tabs>
    </w:pPr>
  </w:style>
  <w:style w:type="character" w:customStyle="1" w:styleId="FuzeileZeichen">
    <w:name w:val="Fußzeile Zeichen"/>
    <w:basedOn w:val="Absatzstandardschriftart"/>
    <w:link w:val="Fuzeile"/>
    <w:uiPriority w:val="99"/>
    <w:rsid w:val="00F629E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eader" Target="header3.xml"/><Relationship Id="rId12" Type="http://schemas.openxmlformats.org/officeDocument/2006/relationships/footer" Target="footer3.xml"/><Relationship Id="rId13" Type="http://schemas.openxmlformats.org/officeDocument/2006/relationships/printerSettings" Target="printerSettings/printerSettings1.bin"/><Relationship Id="rId14" Type="http://schemas.openxmlformats.org/officeDocument/2006/relationships/fontTable" Target="fontTable.xml"/><Relationship Id="rId15"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header" Target="header1.xml"/><Relationship Id="rId8" Type="http://schemas.openxmlformats.org/officeDocument/2006/relationships/header" Target="header2.xml"/><Relationship Id="rId9" Type="http://schemas.openxmlformats.org/officeDocument/2006/relationships/footer" Target="footer1.xml"/><Relationship Id="rId10"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2.xml.rels><?xml version="1.0" encoding="UTF-8" standalone="yes"?>
<Relationships xmlns="http://schemas.openxmlformats.org/package/2006/relationships"><Relationship Id="rId1" Type="http://schemas.openxmlformats.org/officeDocument/2006/relationships/image" Target="media/image2.emf"/></Relationships>
</file>

<file path=word/_rels/header3.xml.rels><?xml version="1.0" encoding="UTF-8" standalone="yes"?>
<Relationships xmlns="http://schemas.openxmlformats.org/package/2006/relationships"><Relationship Id="rId1" Type="http://schemas.openxmlformats.org/officeDocument/2006/relationships/image" Target="media/image3.emf"/></Relationships>
</file>

<file path=word/_rels/settings.xml.rels><?xml version="1.0" encoding="UTF-8" standalone="yes"?>
<Relationships xmlns="http://schemas.openxmlformats.org/package/2006/relationships"><Relationship Id="rId1" Type="http://schemas.openxmlformats.org/officeDocument/2006/relationships/attachedTemplate" Target="file:///\\Users\janerikvoigt\Desktop\224-seiten-115g-glaenzend-abigrafen-abibuch-hardcover-word\224-seiten-115g-gla&#776;nzend-abigrafen-abibuch-hardcover-umschlag.dotx" TargetMode="Externa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\\Users\janerikvoigt\Desktop\224-seiten-115g-glaenzend-abigrafen-abibuch-hardcover-word\224-seiten-115g-glänzend-abigrafen-abibuch-hardcover-umschlag.dotx</Template>
  <TotalTime>0</TotalTime>
  <Pages>1</Pages>
  <Words>0</Words>
  <Characters>0</Characters>
  <Application>Microsoft Macintosh Word</Application>
  <DocSecurity>0</DocSecurity>
  <Lines>0</Lines>
  <Paragraphs>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 Erik</dc:creator>
  <cp:keywords/>
  <dc:description/>
  <cp:lastModifiedBy>Praktikant</cp:lastModifiedBy>
  <cp:revision>10</cp:revision>
  <dcterms:created xsi:type="dcterms:W3CDTF">2018-03-28T13:58:00Z</dcterms:created>
  <dcterms:modified xsi:type="dcterms:W3CDTF">2018-04-20T09:00:00Z</dcterms:modified>
</cp:coreProperties>
</file>