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1D57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38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040B4E21" w:rsidR="00F629EF" w:rsidRDefault="001D573B">
    <w:pPr>
      <w:pStyle w:val="Kopfzeile"/>
    </w:pPr>
    <w:r>
      <w:rPr>
        <w:noProof/>
      </w:rPr>
      <w:pict w14:anchorId="40C0ED7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02" type="#_x0000_t75" style="position:absolute;margin-left:0;margin-top:0;width:1369.95pt;height:972.3pt;z-index:-251657216;mso-wrap-edited:f;mso-position-horizontal:center;mso-position-horizontal-relative:margin;mso-position-vertical:center;mso-position-vertical-relative:margin" wrapcoords="13584 633 13489 733 10794 900 10794 1183 1016 1433 1004 10983 -11 11066 -11 21566 10522 21566 10522 20366 12874 20350 20583 20166 20583 1483 20571 1433 10794 1183 10794 900 17864 800 17864 650 13666 633 13584 633">
          <v:imagedata r:id="rId1" o:title="Unbenannt-19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2616A879" w:rsidR="00F629EF" w:rsidRDefault="001D573B">
    <w:pPr>
      <w:pStyle w:val="Kopfzeile"/>
    </w:pPr>
    <w:r>
      <w:rPr>
        <w:noProof/>
      </w:rPr>
      <w:pict w14:anchorId="4E49E60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01" type="#_x0000_t75" style="position:absolute;margin-left:0;margin-top:0;width:1369.95pt;height:972.3pt;z-index:-251658240;mso-wrap-edited:f;mso-position-horizontal:center;mso-position-horizontal-relative:margin;mso-position-vertical:center;mso-position-vertical-relative:margin" wrapcoords="13584 633 13489 733 10794 900 10794 1183 1016 1433 1004 10983 -11 11066 -11 21566 10522 21566 10522 20366 12874 20350 20583 20166 20583 1483 20571 1433 10794 1183 10794 900 17864 800 17864 650 13666 633 13584 633">
          <v:imagedata r:id="rId1" o:title="Unbenannt-19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44624E16" w:rsidR="00F629EF" w:rsidRDefault="001D573B">
    <w:pPr>
      <w:pStyle w:val="Kopfzeile"/>
    </w:pPr>
    <w:r>
      <w:rPr>
        <w:noProof/>
      </w:rPr>
      <w:pict w14:anchorId="0A5A7EC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03" type="#_x0000_t75" style="position:absolute;margin-left:0;margin-top:0;width:1369.95pt;height:972.3pt;z-index:-251656192;mso-wrap-edited:f;mso-position-horizontal:center;mso-position-horizontal-relative:margin;mso-position-vertical:center;mso-position-vertical-relative:margin" wrapcoords="13584 633 13489 733 10794 900 10794 1183 1016 1433 1004 10983 -11 11066 -11 21566 10522 21566 10522 20366 12874 20350 20583 20166 20583 1483 20571 1433 10794 1183 10794 900 17864 800 17864 650 13666 633 13584 633">
          <v:imagedata r:id="rId1" o:title="Unbenannt-19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0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711FA"/>
    <w:rsid w:val="001A1D24"/>
    <w:rsid w:val="001D573B"/>
    <w:rsid w:val="0025275A"/>
    <w:rsid w:val="00252F9C"/>
    <w:rsid w:val="0028316E"/>
    <w:rsid w:val="003D740D"/>
    <w:rsid w:val="005143F7"/>
    <w:rsid w:val="005172B5"/>
    <w:rsid w:val="00606A38"/>
    <w:rsid w:val="006A322A"/>
    <w:rsid w:val="00722AAB"/>
    <w:rsid w:val="00792A98"/>
    <w:rsid w:val="00870181"/>
    <w:rsid w:val="00AA6B47"/>
    <w:rsid w:val="00AC259A"/>
    <w:rsid w:val="00CA1B63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04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15</cp:revision>
  <dcterms:created xsi:type="dcterms:W3CDTF">2018-03-28T13:58:00Z</dcterms:created>
  <dcterms:modified xsi:type="dcterms:W3CDTF">2018-04-20T09:48:00Z</dcterms:modified>
</cp:coreProperties>
</file>