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8D00C3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  <w:printerSettings r:id="rId13"/>
        </w:sectPr>
      </w:pPr>
    </w:p>
    <w:p w14:paraId="7ECAE191" w14:textId="4FEB8830" w:rsidR="006A322A" w:rsidRDefault="008D00C3" w:rsidP="0025275A">
      <w:bookmarkStart w:id="0" w:name="_GoBack"/>
      <w:r>
        <w:rPr>
          <w:noProof/>
        </w:rPr>
        <w:lastRenderedPageBreak/>
        <w:drawing>
          <wp:inline distT="0" distB="0" distL="0" distR="0" wp14:anchorId="092311CB" wp14:editId="2FF593A3">
            <wp:extent cx="17643119" cy="12167937"/>
            <wp:effectExtent l="0" t="0" r="10160" b="0"/>
            <wp:docPr id="2" name="Bild 2" descr="Macintosh SSD:Users:Praktikant:Desktop:Unbenannt-1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16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43119" cy="12167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A322A" w:rsidSect="00C26FD1">
      <w:pgSz w:w="27560" w:h="19440" w:orient="landscape"/>
      <w:pgMar w:top="0" w:right="0" w:bottom="0" w:left="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7BDC0EEB" w:rsidR="00577861" w:rsidRDefault="008D00C3">
    <w:pPr>
      <w:pStyle w:val="Kopfzeile"/>
    </w:pPr>
    <w:r>
      <w:rPr>
        <w:noProof/>
      </w:rPr>
      <w:pict w14:anchorId="4435460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17" type="#_x0000_t75" style="position:absolute;margin-left:0;margin-top:0;width:1246.55pt;height:858.95pt;z-index:-251657216;mso-wrap-edited:f;mso-position-horizontal:center;mso-position-horizontal-relative:margin;mso-position-vertical:center;mso-position-vertical-relative:margin" wrapcoords="-12 0 -12 21562 21600 21562 21600 0 -12 0">
          <v:imagedata r:id="rId1" o:title="Unbenannt-15.png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707D6DAD" w:rsidR="00577861" w:rsidRDefault="008D00C3">
    <w:pPr>
      <w:pStyle w:val="Kopfzeile"/>
    </w:pPr>
    <w:r>
      <w:rPr>
        <w:noProof/>
      </w:rPr>
      <w:pict w14:anchorId="16E5759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16" type="#_x0000_t75" style="position:absolute;margin-left:0;margin-top:0;width:1246.55pt;height:858.95pt;z-index:-251658240;mso-wrap-edited:f;mso-position-horizontal:center;mso-position-horizontal-relative:margin;mso-position-vertical:center;mso-position-vertical-relative:margin" wrapcoords="-12 0 -12 21562 21600 21562 21600 0 -12 0">
          <v:imagedata r:id="rId1" o:title="Unbenannt-15.png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4ACB7F49" w:rsidR="00577861" w:rsidRDefault="008D00C3">
    <w:pPr>
      <w:pStyle w:val="Kopfzeile"/>
    </w:pPr>
    <w:r>
      <w:rPr>
        <w:noProof/>
      </w:rPr>
      <w:pict w14:anchorId="7BDEF51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18" type="#_x0000_t75" style="position:absolute;margin-left:0;margin-top:0;width:1246.55pt;height:858.95pt;z-index:-251656192;mso-wrap-edited:f;mso-position-horizontal:center;mso-position-horizontal-relative:margin;mso-position-vertical:center;mso-position-vertical-relative:margin" wrapcoords="-12 0 -12 21562 21600 21562 21600 0 -12 0">
          <v:imagedata r:id="rId1" o:title="Unbenannt-15.png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2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25275A"/>
    <w:rsid w:val="00272A24"/>
    <w:rsid w:val="003F6497"/>
    <w:rsid w:val="004A17D2"/>
    <w:rsid w:val="005143F7"/>
    <w:rsid w:val="00533138"/>
    <w:rsid w:val="00577861"/>
    <w:rsid w:val="005E48D8"/>
    <w:rsid w:val="005F7DD8"/>
    <w:rsid w:val="00606A38"/>
    <w:rsid w:val="006273D2"/>
    <w:rsid w:val="006A322A"/>
    <w:rsid w:val="00736D02"/>
    <w:rsid w:val="007E02B5"/>
    <w:rsid w:val="008D00C3"/>
    <w:rsid w:val="009F5BA2"/>
    <w:rsid w:val="00B4784B"/>
    <w:rsid w:val="00C26FD1"/>
    <w:rsid w:val="00C67647"/>
    <w:rsid w:val="00C80F05"/>
    <w:rsid w:val="00CF06C6"/>
    <w:rsid w:val="00E11AF8"/>
    <w:rsid w:val="00F32103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21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image" Target="media/image4.png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19</cp:revision>
  <dcterms:created xsi:type="dcterms:W3CDTF">2018-04-26T07:16:00Z</dcterms:created>
  <dcterms:modified xsi:type="dcterms:W3CDTF">2018-04-26T12:57:00Z</dcterms:modified>
</cp:coreProperties>
</file>