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wordprocessingml.printerSettings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6E7C1EF" w14:textId="77777777" w:rsidR="006A322A" w:rsidRDefault="006A322A" w:rsidP="0025275A">
      <w:bookmarkStart w:id="0" w:name="_GoBack"/>
      <w:bookmarkEnd w:id="0"/>
    </w:p>
    <w:sectPr w:rsidR="006A322A" w:rsidSect="00C53FAE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7340" w:h="19440"/>
      <w:pgMar w:top="0" w:right="0" w:bottom="0" w:left="0" w:header="0" w:footer="0" w:gutter="0"/>
      <w:cols w:space="708"/>
      <w:docGrid w:linePitch="360"/>
      <w:printerSettings r:id="rId13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FB6AEF4" w14:textId="77777777" w:rsidR="00AC259A" w:rsidRDefault="00AC259A" w:rsidP="00F629EF">
      <w:r>
        <w:separator/>
      </w:r>
    </w:p>
  </w:endnote>
  <w:endnote w:type="continuationSeparator" w:id="0">
    <w:p w14:paraId="4D22CD6C" w14:textId="77777777" w:rsidR="00AC259A" w:rsidRDefault="00AC259A" w:rsidP="00F629E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00000003" w:usb1="00000000" w:usb2="00000000" w:usb3="00000000" w:csb0="00000001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F669D94" w14:textId="77777777" w:rsidR="00F629EF" w:rsidRDefault="00F629EF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983D80D" w14:textId="77777777" w:rsidR="00F629EF" w:rsidRDefault="00F629EF">
    <w:pPr>
      <w:pStyle w:val="Fuzeile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1306A202" w14:textId="77777777" w:rsidR="00F629EF" w:rsidRDefault="00F629EF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07CE7B" w14:textId="77777777" w:rsidR="00AC259A" w:rsidRDefault="00AC259A" w:rsidP="00F629EF">
      <w:r>
        <w:separator/>
      </w:r>
    </w:p>
  </w:footnote>
  <w:footnote w:type="continuationSeparator" w:id="0">
    <w:p w14:paraId="2B36777A" w14:textId="77777777" w:rsidR="00AC259A" w:rsidRDefault="00AC259A" w:rsidP="00F629EF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82809E0" w14:textId="07E3E8AB" w:rsidR="00F629EF" w:rsidRDefault="00C53FAE">
    <w:pPr>
      <w:pStyle w:val="Kopfzeile"/>
    </w:pPr>
    <w:r>
      <w:rPr>
        <w:noProof/>
      </w:rPr>
      <w:pict w14:anchorId="4D61A13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118" type="#_x0000_t75" style="position:absolute;margin-left:0;margin-top:0;width:1367.5pt;height:972.3pt;z-index:-251657216;mso-wrap-edited:f;mso-position-horizontal:center;mso-position-horizontal-relative:margin;mso-position-vertical:center;mso-position-vertical-relative:margin" wrapcoords="13590 633 13495 733 10794 900 10794 1183 1018 1433 995 1550 1007 11033 -11 11066 -11 21566 10545 21566 10545 20366 12891 20350 20581 20166 20581 1483 20569 1433 10794 1183 10794 900 17879 800 17879 650 13673 633 13590 633">
          <v:imagedata r:id="rId1" o:title="Unbenannt-7.pdf"/>
        </v:shape>
      </w:pic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7E29C5A8" w14:textId="13D5B2B5" w:rsidR="00F629EF" w:rsidRDefault="00C53FAE">
    <w:pPr>
      <w:pStyle w:val="Kopfzeile"/>
    </w:pPr>
    <w:r>
      <w:rPr>
        <w:noProof/>
      </w:rPr>
      <w:pict w14:anchorId="083582B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117" type="#_x0000_t75" style="position:absolute;margin-left:0;margin-top:0;width:1367.5pt;height:972.3pt;z-index:-251658240;mso-wrap-edited:f;mso-position-horizontal:center;mso-position-horizontal-relative:margin;mso-position-vertical:center;mso-position-vertical-relative:margin" wrapcoords="13590 633 13495 733 10794 900 10794 1183 1018 1433 995 1550 1007 11033 -11 11066 -11 21566 10545 21566 10545 20366 12891 20350 20581 20166 20581 1483 20569 1433 10794 1183 10794 900 17879 800 17879 650 13673 633 13590 633">
          <v:imagedata r:id="rId1" o:title="Unbenannt-7.pdf"/>
        </v:shape>
      </w:pic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 mv">
  <w:p w14:paraId="2537E2FC" w14:textId="3572A48E" w:rsidR="00F629EF" w:rsidRDefault="00C53FAE">
    <w:pPr>
      <w:pStyle w:val="Kopfzeile"/>
    </w:pPr>
    <w:r>
      <w:rPr>
        <w:noProof/>
      </w:rPr>
      <w:pict w14:anchorId="0A1FB2C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119" type="#_x0000_t75" style="position:absolute;margin-left:0;margin-top:0;width:1367.5pt;height:972.3pt;z-index:-251656192;mso-wrap-edited:f;mso-position-horizontal:center;mso-position-horizontal-relative:margin;mso-position-vertical:center;mso-position-vertical-relative:margin" wrapcoords="13590 633 13495 733 10794 900 10794 1183 1018 1433 995 1550 1007 11033 -11 11066 -11 21566 10545 21566 10545 20366 12891 20350 20581 20166 20581 1483 20569 1433 10794 1183 10794 900 17879 800 17879 650 13673 633 13590 633">
          <v:imagedata r:id="rId1" o:title="Unbenannt-7.pdf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9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12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6A38"/>
    <w:rsid w:val="00093F0B"/>
    <w:rsid w:val="0014093C"/>
    <w:rsid w:val="001711FA"/>
    <w:rsid w:val="001A1D24"/>
    <w:rsid w:val="001D573B"/>
    <w:rsid w:val="00250466"/>
    <w:rsid w:val="0025275A"/>
    <w:rsid w:val="00252F9C"/>
    <w:rsid w:val="0028316E"/>
    <w:rsid w:val="003D740D"/>
    <w:rsid w:val="005143F7"/>
    <w:rsid w:val="005172B5"/>
    <w:rsid w:val="00606A38"/>
    <w:rsid w:val="006A322A"/>
    <w:rsid w:val="00722AAB"/>
    <w:rsid w:val="00792A98"/>
    <w:rsid w:val="00870181"/>
    <w:rsid w:val="00AA6B47"/>
    <w:rsid w:val="00AC259A"/>
    <w:rsid w:val="00B9148F"/>
    <w:rsid w:val="00C53FAE"/>
    <w:rsid w:val="00CA1B63"/>
    <w:rsid w:val="00D36E3F"/>
    <w:rsid w:val="00F629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120"/>
    <o:shapelayout v:ext="edit">
      <o:idmap v:ext="edit" data="1"/>
    </o:shapelayout>
  </w:shapeDefaults>
  <w:decimalSymbol w:val=","/>
  <w:listSeparator w:val=";"/>
  <w14:docId w14:val="63DEAAED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25275A"/>
    <w:rPr>
      <w:rFonts w:ascii="Lucida Grande" w:hAnsi="Lucida Grande"/>
      <w:sz w:val="18"/>
      <w:szCs w:val="18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25275A"/>
    <w:rPr>
      <w:rFonts w:ascii="Lucida Grande" w:hAnsi="Lucida Grande"/>
      <w:sz w:val="18"/>
      <w:szCs w:val="18"/>
    </w:rPr>
  </w:style>
  <w:style w:type="paragraph" w:customStyle="1" w:styleId="EinfacherAbsatz">
    <w:name w:val="[Einfacher Absatz]"/>
    <w:basedOn w:val="Standard"/>
    <w:uiPriority w:val="99"/>
    <w:rsid w:val="0025275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Kopfzeile">
    <w:name w:val="header"/>
    <w:basedOn w:val="Standard"/>
    <w:link w:val="Kopf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F629EF"/>
  </w:style>
  <w:style w:type="paragraph" w:styleId="Fuzeile">
    <w:name w:val="footer"/>
    <w:basedOn w:val="Standard"/>
    <w:link w:val="FuzeileZeichen"/>
    <w:uiPriority w:val="99"/>
    <w:unhideWhenUsed/>
    <w:rsid w:val="00F629EF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rsid w:val="00F629E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3.xml"/><Relationship Id="rId12" Type="http://schemas.openxmlformats.org/officeDocument/2006/relationships/footer" Target="footer3.xml"/><Relationship Id="rId13" Type="http://schemas.openxmlformats.org/officeDocument/2006/relationships/printerSettings" Target="printerSettings/printerSettings1.bin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header" Target="header1.xml"/><Relationship Id="rId8" Type="http://schemas.openxmlformats.org/officeDocument/2006/relationships/header" Target="header2.xml"/><Relationship Id="rId9" Type="http://schemas.openxmlformats.org/officeDocument/2006/relationships/footer" Target="footer1.xml"/><Relationship Id="rId10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Users\janerikvoigt\Desktop\224-seiten-115g-glaenzend-abigrafen-abibuch-hardcover-word\224-seiten-115g-gla&#776;nzend-abigrafen-abibuch-hardcover-umschlag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\\Users\janerikvoigt\Desktop\224-seiten-115g-glaenzend-abigrafen-abibuch-hardcover-word\224-seiten-115g-glänzend-abigrafen-abibuch-hardcover-umschlag.dotx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Jan Erik</dc:creator>
  <cp:keywords/>
  <dc:description/>
  <cp:lastModifiedBy>Praktikant</cp:lastModifiedBy>
  <cp:revision>19</cp:revision>
  <dcterms:created xsi:type="dcterms:W3CDTF">2018-03-28T13:58:00Z</dcterms:created>
  <dcterms:modified xsi:type="dcterms:W3CDTF">2018-04-20T10:41:00Z</dcterms:modified>
</cp:coreProperties>
</file>