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FCA4BCE" w14:textId="77777777" w:rsidR="00577861" w:rsidRDefault="00577861" w:rsidP="0025275A">
      <w:pPr>
        <w:sectPr w:rsidR="00577861" w:rsidSect="00E40680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27560" w:h="19440" w:orient="landscape"/>
          <w:pgMar w:top="0" w:right="0" w:bottom="0" w:left="0" w:header="0" w:footer="0" w:gutter="0"/>
          <w:cols w:space="708"/>
          <w:docGrid w:linePitch="360"/>
        </w:sectPr>
      </w:pPr>
    </w:p>
    <w:p w14:paraId="7ECAE191" w14:textId="505F95A5" w:rsidR="006A322A" w:rsidRDefault="008C7F19" w:rsidP="0025275A">
      <w:r>
        <w:rPr>
          <w:noProof/>
        </w:rPr>
        <w:lastRenderedPageBreak/>
        <w:drawing>
          <wp:inline distT="0" distB="0" distL="0" distR="0" wp14:anchorId="1544B8A4" wp14:editId="17E22391">
            <wp:extent cx="17571580" cy="12167937"/>
            <wp:effectExtent l="0" t="0" r="5715" b="0"/>
            <wp:docPr id="1" name="Bild 1" descr="Macintosh SSD:Users:Praktikant:Desktop:Unbenannt-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SSD:Users:Praktikant:Desktop:Unbenannt-52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71580" cy="12167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A322A" w:rsidSect="008C7F19">
      <w:pgSz w:w="27560" w:h="19440" w:orient="landscape"/>
      <w:pgMar w:top="0" w:right="0" w:bottom="0" w:left="0" w:header="0" w:footer="0" w:gutter="0"/>
      <w:cols w:space="708"/>
      <w:docGrid w:linePitch="360"/>
      <w:printerSettings r:id="rId14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7DAE030" w14:textId="77777777" w:rsidR="00577861" w:rsidRDefault="00577861" w:rsidP="00F629EF">
      <w:r>
        <w:separator/>
      </w:r>
    </w:p>
  </w:endnote>
  <w:endnote w:type="continuationSeparator" w:id="0">
    <w:p w14:paraId="7E3E08D2" w14:textId="77777777" w:rsidR="00577861" w:rsidRDefault="00577861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38E75976" w14:textId="77777777" w:rsidR="00577861" w:rsidRDefault="00577861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CEC0FE4" w14:textId="77777777" w:rsidR="00577861" w:rsidRDefault="00577861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6A3BF1B" w14:textId="77777777" w:rsidR="00577861" w:rsidRDefault="00577861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44CAE08" w14:textId="77777777" w:rsidR="00577861" w:rsidRDefault="00577861" w:rsidP="00F629EF">
      <w:r>
        <w:separator/>
      </w:r>
    </w:p>
  </w:footnote>
  <w:footnote w:type="continuationSeparator" w:id="0">
    <w:p w14:paraId="273182F8" w14:textId="77777777" w:rsidR="00577861" w:rsidRDefault="00577861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8AFE4F" w14:textId="42B5AADD" w:rsidR="00577861" w:rsidRDefault="008C7F19">
    <w:pPr>
      <w:pStyle w:val="Kopfzeile"/>
    </w:pPr>
    <w:r>
      <w:rPr>
        <w:noProof/>
      </w:rPr>
      <w:pict w14:anchorId="4E68AFE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156" type="#_x0000_t75" style="position:absolute;margin-left:0;margin-top:0;width:1240.3pt;height:858.95pt;z-index:-251657216;mso-wrap-edited:f;mso-position-horizontal:center;mso-position-horizontal-relative:margin;mso-position-vertical:center;mso-position-vertical-relative:margin" wrapcoords="-13 0 -13 21562 21600 21562 21600 0 -13 0">
          <v:imagedata r:id="rId1" o:title="Unbenannt-5.png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50E595A" w14:textId="0421E85C" w:rsidR="00577861" w:rsidRDefault="008C7F19">
    <w:pPr>
      <w:pStyle w:val="Kopfzeile"/>
    </w:pPr>
    <w:r>
      <w:rPr>
        <w:noProof/>
      </w:rPr>
      <w:pict w14:anchorId="23DBCF8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155" type="#_x0000_t75" style="position:absolute;margin-left:0;margin-top:0;width:1240.3pt;height:858.95pt;z-index:-251658240;mso-wrap-edited:f;mso-position-horizontal:center;mso-position-horizontal-relative:margin;mso-position-vertical:center;mso-position-vertical-relative:margin" wrapcoords="-13 0 -13 21562 21600 21562 21600 0 -13 0">
          <v:imagedata r:id="rId1" o:title="Unbenannt-5.png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7F4F679" w14:textId="213240E3" w:rsidR="00577861" w:rsidRDefault="008C7F19">
    <w:pPr>
      <w:pStyle w:val="Kopfzeile"/>
    </w:pPr>
    <w:r>
      <w:rPr>
        <w:noProof/>
      </w:rPr>
      <w:pict w14:anchorId="1FF00ED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157" type="#_x0000_t75" style="position:absolute;margin-left:0;margin-top:0;width:1240.3pt;height:858.95pt;z-index:-251656192;mso-wrap-edited:f;mso-position-horizontal:center;mso-position-horizontal-relative:margin;mso-position-vertical:center;mso-position-vertical-relative:margin" wrapcoords="-13 0 -13 21562 21600 21562 21600 0 -13 0">
          <v:imagedata r:id="rId1" o:title="Unbenannt-5.png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15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250E97"/>
    <w:rsid w:val="0025275A"/>
    <w:rsid w:val="00272A24"/>
    <w:rsid w:val="00290126"/>
    <w:rsid w:val="003F6497"/>
    <w:rsid w:val="004A17D2"/>
    <w:rsid w:val="005143F7"/>
    <w:rsid w:val="00533138"/>
    <w:rsid w:val="005510A8"/>
    <w:rsid w:val="00577861"/>
    <w:rsid w:val="005E48D8"/>
    <w:rsid w:val="005F7DD8"/>
    <w:rsid w:val="00606A38"/>
    <w:rsid w:val="006273D2"/>
    <w:rsid w:val="006A322A"/>
    <w:rsid w:val="00736D02"/>
    <w:rsid w:val="007E02B5"/>
    <w:rsid w:val="008C7F19"/>
    <w:rsid w:val="008D00C3"/>
    <w:rsid w:val="009E2043"/>
    <w:rsid w:val="009F5BA2"/>
    <w:rsid w:val="00B4784B"/>
    <w:rsid w:val="00C26FD1"/>
    <w:rsid w:val="00C67647"/>
    <w:rsid w:val="00C80F05"/>
    <w:rsid w:val="00CF06C6"/>
    <w:rsid w:val="00DD72F8"/>
    <w:rsid w:val="00E11AF8"/>
    <w:rsid w:val="00E40680"/>
    <w:rsid w:val="00EA649F"/>
    <w:rsid w:val="00F32103"/>
    <w:rsid w:val="00F43BAB"/>
    <w:rsid w:val="00F62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158"/>
    <o:shapelayout v:ext="edit">
      <o:idmap v:ext="edit" data="1"/>
    </o:shapelayout>
  </w:shapeDefaults>
  <w:decimalSymbol w:val=","/>
  <w:listSeparator w:val=";"/>
  <w14:docId w14:val="176BB7B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image" Target="media/image4.png"/><Relationship Id="rId14" Type="http://schemas.openxmlformats.org/officeDocument/2006/relationships/printerSettings" Target="printerSettings/printerSettings1.bin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2</Pages>
  <Words>0</Words>
  <Characters>2</Characters>
  <Application>Microsoft Macintosh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28</cp:revision>
  <dcterms:created xsi:type="dcterms:W3CDTF">2018-04-26T07:16:00Z</dcterms:created>
  <dcterms:modified xsi:type="dcterms:W3CDTF">2018-04-30T12:20:00Z</dcterms:modified>
</cp:coreProperties>
</file>